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5E70" w14:textId="77777777" w:rsidR="007B4388" w:rsidRDefault="007B4388" w:rsidP="007B43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PYLGRYMME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39B5AB15" w14:textId="77777777" w:rsidR="007B4388" w:rsidRDefault="007B4388" w:rsidP="007B43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Nottingham. Fisher.</w:t>
      </w:r>
    </w:p>
    <w:p w14:paraId="0971078B" w14:textId="77777777" w:rsidR="007B4388" w:rsidRDefault="007B4388" w:rsidP="007B4388">
      <w:pPr>
        <w:pStyle w:val="NoSpacing"/>
        <w:rPr>
          <w:rFonts w:cs="Times New Roman"/>
          <w:szCs w:val="24"/>
        </w:rPr>
      </w:pPr>
    </w:p>
    <w:p w14:paraId="503B1AD7" w14:textId="77777777" w:rsidR="007B4388" w:rsidRDefault="007B4388" w:rsidP="007B4388">
      <w:pPr>
        <w:pStyle w:val="NoSpacing"/>
        <w:rPr>
          <w:rFonts w:cs="Times New Roman"/>
          <w:szCs w:val="24"/>
        </w:rPr>
      </w:pPr>
    </w:p>
    <w:p w14:paraId="06817E8E" w14:textId="77777777" w:rsidR="007B4388" w:rsidRDefault="007B4388" w:rsidP="007B43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William Jonson of Nottingham(q.v.) brought a plaint of debt against him and</w:t>
      </w:r>
    </w:p>
    <w:p w14:paraId="30E0B5E6" w14:textId="77777777" w:rsidR="007B4388" w:rsidRDefault="007B4388" w:rsidP="007B43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4 others.</w:t>
      </w:r>
    </w:p>
    <w:p w14:paraId="37AF07C1" w14:textId="77777777" w:rsidR="007B4388" w:rsidRDefault="007B4388" w:rsidP="007B43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50C950BA" w14:textId="77777777" w:rsidR="007B4388" w:rsidRDefault="007B4388" w:rsidP="007B4388">
      <w:pPr>
        <w:pStyle w:val="NoSpacing"/>
        <w:rPr>
          <w:rFonts w:cs="Times New Roman"/>
          <w:szCs w:val="24"/>
        </w:rPr>
      </w:pPr>
    </w:p>
    <w:p w14:paraId="562AD2B3" w14:textId="77777777" w:rsidR="007B4388" w:rsidRDefault="007B4388" w:rsidP="007B4388">
      <w:pPr>
        <w:pStyle w:val="NoSpacing"/>
        <w:rPr>
          <w:rFonts w:cs="Times New Roman"/>
          <w:szCs w:val="24"/>
        </w:rPr>
      </w:pPr>
    </w:p>
    <w:p w14:paraId="43E202C8" w14:textId="77777777" w:rsidR="007B4388" w:rsidRDefault="007B4388" w:rsidP="007B43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July 2023</w:t>
      </w:r>
    </w:p>
    <w:p w14:paraId="631974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1D22E" w14:textId="77777777" w:rsidR="007B4388" w:rsidRDefault="007B4388" w:rsidP="009139A6">
      <w:r>
        <w:separator/>
      </w:r>
    </w:p>
  </w:endnote>
  <w:endnote w:type="continuationSeparator" w:id="0">
    <w:p w14:paraId="09654593" w14:textId="77777777" w:rsidR="007B4388" w:rsidRDefault="007B43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C7B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70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D11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7A50C" w14:textId="77777777" w:rsidR="007B4388" w:rsidRDefault="007B4388" w:rsidP="009139A6">
      <w:r>
        <w:separator/>
      </w:r>
    </w:p>
  </w:footnote>
  <w:footnote w:type="continuationSeparator" w:id="0">
    <w:p w14:paraId="1747F60B" w14:textId="77777777" w:rsidR="007B4388" w:rsidRDefault="007B43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02B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2C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B53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388"/>
    <w:rsid w:val="000666E0"/>
    <w:rsid w:val="002510B7"/>
    <w:rsid w:val="005C130B"/>
    <w:rsid w:val="007B438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E275F"/>
  <w15:chartTrackingRefBased/>
  <w15:docId w15:val="{D62DB4BF-571E-43C7-AD22-F5E184E54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B43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2023-07-31T14:51:00Z</dcterms:created>
  <dcterms:modified xsi:type="dcterms:W3CDTF">2023-07-31T14:52:00Z</dcterms:modified>
</cp:coreProperties>
</file>